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5F9" w:rsidRDefault="000E45F9" w:rsidP="00835EA9">
      <w:pPr>
        <w:pStyle w:val="NoSpacing"/>
      </w:pPr>
    </w:p>
    <w:p w:rsidR="000E45F9" w:rsidRPr="00B52031" w:rsidRDefault="000E45F9" w:rsidP="00835EA9">
      <w:pPr>
        <w:pStyle w:val="NoSpacing"/>
        <w:rPr>
          <w:sz w:val="40"/>
          <w:szCs w:val="4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50pt;margin-top:9.05pt;width:94.75pt;height:22.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" fillcolor="#090">
            <v:textbox>
              <w:txbxContent>
                <w:p w:rsidR="000E45F9" w:rsidRPr="00BC25A6" w:rsidRDefault="000E45F9" w:rsidP="00215DB9">
                  <w:pPr>
                    <w:pStyle w:val="NoSpacing"/>
                    <w:rPr>
                      <w:color w:val="FFFFFF"/>
                    </w:rPr>
                  </w:pPr>
                  <w:r w:rsidRPr="00BC25A6">
                    <w:rPr>
                      <w:color w:val="FFFFFF"/>
                    </w:rPr>
                    <w:t xml:space="preserve">Request A Quote   </w:t>
                  </w:r>
                </w:p>
                <w:p w:rsidR="000E45F9" w:rsidRDefault="000E45F9" w:rsidP="00215DB9"/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342pt;margin-top:9.05pt;width:90.75pt;height:22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" fillcolor="gray">
            <v:textbox>
              <w:txbxContent>
                <w:p w:rsidR="000E45F9" w:rsidRPr="00BC25A6" w:rsidRDefault="000E45F9" w:rsidP="00215DB9">
                  <w:pPr>
                    <w:pStyle w:val="NoSpacing"/>
                    <w:rPr>
                      <w:color w:val="FFFFFF"/>
                    </w:rPr>
                  </w:pPr>
                  <w:r w:rsidRPr="00BC25A6">
                    <w:rPr>
                      <w:color w:val="FFFFFF"/>
                    </w:rPr>
                    <w:t>Get a FREE Trial</w:t>
                  </w:r>
                </w:p>
                <w:p w:rsidR="000E45F9" w:rsidRDefault="000E45F9" w:rsidP="00215DB9"/>
              </w:txbxContent>
            </v:textbox>
          </v:shape>
        </w:pict>
      </w:r>
      <w:r>
        <w:br/>
      </w:r>
      <w:r>
        <w:rPr>
          <w:sz w:val="40"/>
          <w:szCs w:val="40"/>
        </w:rPr>
        <w:t>32 Soft (logo)</w:t>
      </w:r>
    </w:p>
    <w:p w:rsidR="000E45F9" w:rsidRPr="004A273A" w:rsidRDefault="000E45F9" w:rsidP="00835EA9">
      <w:pPr>
        <w:pStyle w:val="NoSpacing"/>
        <w:rPr>
          <w:sz w:val="32"/>
          <w:szCs w:val="32"/>
        </w:rPr>
      </w:pPr>
      <w:r w:rsidRPr="004A273A">
        <w:rPr>
          <w:sz w:val="32"/>
          <w:szCs w:val="32"/>
        </w:rPr>
        <w:t xml:space="preserve">Easy Productivity Solutions for </w:t>
      </w:r>
      <w:r>
        <w:rPr>
          <w:sz w:val="32"/>
          <w:szCs w:val="32"/>
        </w:rPr>
        <w:t>Managing Your QAD ERP Data</w:t>
      </w:r>
    </w:p>
    <w:p w:rsidR="000E45F9" w:rsidRPr="00B52031" w:rsidRDefault="000E45F9" w:rsidP="00835EA9">
      <w:pPr>
        <w:pStyle w:val="NoSpacing"/>
        <w:rPr>
          <w:sz w:val="24"/>
          <w:szCs w:val="24"/>
        </w:rPr>
      </w:pPr>
      <w:r>
        <w:rPr>
          <w:noProof/>
        </w:rPr>
        <w:pict>
          <v:shape id="_x0000_s1028" type="#_x0000_t202" style="position:absolute;margin-left:.7pt;margin-top:7.9pt;width:536pt;height:39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" fillcolor="#0070c0">
            <v:textbox>
              <w:txbxContent>
                <w:p w:rsidR="000E45F9" w:rsidRPr="001E5018" w:rsidRDefault="000E45F9" w:rsidP="00672F3E">
                  <w:pPr>
                    <w:pStyle w:val="NoSpacing"/>
                    <w:tabs>
                      <w:tab w:val="left" w:pos="720"/>
                      <w:tab w:val="left" w:pos="2520"/>
                      <w:tab w:val="left" w:pos="3600"/>
                      <w:tab w:val="left" w:pos="4230"/>
                      <w:tab w:val="left" w:pos="6390"/>
                      <w:tab w:val="left" w:pos="7200"/>
                      <w:tab w:val="left" w:pos="9540"/>
                    </w:tabs>
                    <w:rPr>
                      <w:color w:val="FFFFFF"/>
                      <w:sz w:val="20"/>
                      <w:szCs w:val="20"/>
                    </w:rPr>
                  </w:pPr>
                  <w:r w:rsidRPr="001E5018">
                    <w:rPr>
                      <w:color w:val="FFFFFF"/>
                      <w:sz w:val="20"/>
                      <w:szCs w:val="20"/>
                    </w:rPr>
                    <w:t>HOME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DATA LOADERS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WEB SOLUTIONS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OUTPUT SOLUTIONS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 xml:space="preserve">ABOUT 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CONTACT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</w:r>
                </w:p>
                <w:p w:rsidR="000E45F9" w:rsidRPr="001E5018" w:rsidRDefault="000E45F9" w:rsidP="00672F3E">
                  <w:pPr>
                    <w:pStyle w:val="NoSpacing"/>
                    <w:tabs>
                      <w:tab w:val="left" w:pos="1080"/>
                      <w:tab w:val="left" w:pos="2880"/>
                      <w:tab w:val="left" w:pos="4770"/>
                      <w:tab w:val="left" w:pos="6570"/>
                      <w:tab w:val="left" w:pos="7470"/>
                      <w:tab w:val="left" w:pos="7830"/>
                      <w:tab w:val="left" w:pos="8550"/>
                      <w:tab w:val="left" w:pos="9540"/>
                    </w:tabs>
                    <w:rPr>
                      <w:color w:val="FFFFFF"/>
                      <w:sz w:val="20"/>
                      <w:szCs w:val="20"/>
                    </w:rPr>
                  </w:pP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for QAD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for QAD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for QAD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US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US</w:t>
                  </w:r>
                </w:p>
                <w:p w:rsidR="000E45F9" w:rsidRDefault="000E45F9"/>
              </w:txbxContent>
            </v:textbox>
          </v:shape>
        </w:pict>
      </w:r>
    </w:p>
    <w:p w:rsidR="000E45F9" w:rsidRDefault="000E45F9" w:rsidP="00835EA9">
      <w:pPr>
        <w:pStyle w:val="NoSpacing"/>
      </w:pPr>
      <w:r>
        <w:rPr>
          <w:noProof/>
        </w:rPr>
        <w:pict>
          <v:shape id="_x0000_s1029" type="#_x0000_t202" style="position:absolute;margin-left:415.5pt;margin-top:.8pt;width:108pt;height:20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">
            <v:textbox>
              <w:txbxContent>
                <w:p w:rsidR="000E45F9" w:rsidRDefault="000E45F9" w:rsidP="00672F3E">
                  <w:pPr>
                    <w:jc w:val="right"/>
                  </w:pPr>
                  <w:r w:rsidRPr="00672F3E">
                    <w:rPr>
                      <w:sz w:val="20"/>
                      <w:szCs w:val="20"/>
                    </w:rPr>
                    <w:t>Search</w:t>
                  </w:r>
                </w:p>
              </w:txbxContent>
            </v:textbox>
          </v:shape>
        </w:pict>
      </w:r>
      <w:r>
        <w:tab/>
      </w:r>
      <w:r>
        <w:tab/>
      </w:r>
    </w:p>
    <w:p w:rsidR="000E45F9" w:rsidRDefault="000E45F9" w:rsidP="00221CFB">
      <w:pPr>
        <w:pStyle w:val="NoSpacing"/>
      </w:pPr>
    </w:p>
    <w:p w:rsidR="000E45F9" w:rsidRDefault="000E45F9" w:rsidP="00B835CE">
      <w:pPr>
        <w:pStyle w:val="NoSpacing"/>
        <w:rPr>
          <w:sz w:val="24"/>
          <w:szCs w:val="24"/>
        </w:rPr>
      </w:pPr>
    </w:p>
    <w:p w:rsidR="000E45F9" w:rsidRPr="00B835CE" w:rsidRDefault="000E45F9" w:rsidP="0027772E">
      <w:pPr>
        <w:pStyle w:val="NoSpacing"/>
        <w:spacing w:after="120"/>
        <w:jc w:val="center"/>
        <w:rPr>
          <w:b/>
          <w:sz w:val="28"/>
          <w:szCs w:val="28"/>
        </w:rPr>
      </w:pPr>
      <w:r w:rsidRPr="00B835CE">
        <w:rPr>
          <w:b/>
          <w:sz w:val="28"/>
          <w:szCs w:val="28"/>
        </w:rPr>
        <w:t>Quickly and Safely Manage Complex QAD Tasks and Significantly Increase Efficiency</w:t>
      </w:r>
    </w:p>
    <w:p w:rsidR="000E45F9" w:rsidRDefault="000E45F9" w:rsidP="00B835CE">
      <w:pPr>
        <w:pStyle w:val="NoSpacing"/>
        <w:ind w:left="720" w:right="720"/>
      </w:pPr>
      <w:r w:rsidRPr="00027BC4">
        <w:t>Your company needs to be nimble. Your customers demand it. Your competition challenges it. Your survival depends on it.</w:t>
      </w:r>
      <w:r>
        <w:t xml:space="preserve"> Don’t get bogged down by cumbersome QAD ERP tasks when 32 Soft’s easy-to-use, safe and simple solutions can </w:t>
      </w:r>
      <w:r w:rsidRPr="0027772E">
        <w:rPr>
          <w:b/>
        </w:rPr>
        <w:t>triple your productivity</w:t>
      </w:r>
      <w:r>
        <w:t xml:space="preserve">. </w:t>
      </w:r>
    </w:p>
    <w:p w:rsidR="000E45F9" w:rsidRDefault="000E45F9" w:rsidP="00835EA9">
      <w:pPr>
        <w:pStyle w:val="NoSpacing"/>
      </w:pPr>
    </w:p>
    <w:p w:rsidR="000E45F9" w:rsidRDefault="000E45F9" w:rsidP="008D5AA6">
      <w:pPr>
        <w:pStyle w:val="NoSpacing"/>
        <w:tabs>
          <w:tab w:val="left" w:pos="4140"/>
          <w:tab w:val="left" w:pos="7200"/>
        </w:tabs>
        <w:ind w:right="-720"/>
        <w:rPr>
          <w:sz w:val="28"/>
          <w:szCs w:val="28"/>
        </w:rPr>
        <w:sectPr w:rsidR="000E45F9" w:rsidSect="0027772E">
          <w:pgSz w:w="12240" w:h="15840"/>
          <w:pgMar w:top="450" w:right="720" w:bottom="720" w:left="720" w:header="720" w:footer="720" w:gutter="0"/>
          <w:cols w:space="720"/>
          <w:docGrid w:linePitch="360"/>
        </w:sectPr>
      </w:pPr>
    </w:p>
    <w:p w:rsidR="000E45F9" w:rsidRDefault="000E45F9" w:rsidP="0056610D">
      <w:pPr>
        <w:pStyle w:val="NoSpacing"/>
        <w:tabs>
          <w:tab w:val="left" w:pos="4140"/>
          <w:tab w:val="left" w:pos="7200"/>
        </w:tabs>
        <w:ind w:right="-720"/>
        <w:rPr>
          <w:sz w:val="28"/>
          <w:szCs w:val="28"/>
        </w:rPr>
      </w:pPr>
      <w:r w:rsidRPr="001E5018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i1025" type="#_x0000_t75" style="width:315pt;height:77.25pt;visibility:visible">
            <v:imagedata r:id="rId5" o:title=""/>
          </v:shape>
        </w:pict>
      </w:r>
      <w:r w:rsidRPr="008D5AA6">
        <w:rPr>
          <w:sz w:val="28"/>
          <w:szCs w:val="28"/>
        </w:rPr>
        <w:tab/>
      </w:r>
    </w:p>
    <w:p w:rsidR="000E45F9" w:rsidRDefault="000E45F9" w:rsidP="0056610D">
      <w:pPr>
        <w:pStyle w:val="NoSpacing"/>
      </w:pPr>
      <w:r w:rsidRPr="005A199A">
        <w:rPr>
          <w:noProof/>
        </w:rPr>
        <w:pict>
          <v:shape id="ZoomImage" o:spid="_x0000_i1026" type="#_x0000_t75" alt="Young businesswoman looking at computer Royalty Free Stock Photo" style="width:296.25pt;height:197.25pt;visibility:visible">
            <v:imagedata r:id="rId6" o:title=""/>
          </v:shape>
        </w:pict>
      </w:r>
      <w:r>
        <w:t xml:space="preserve"> </w:t>
      </w:r>
    </w:p>
    <w:p w:rsidR="000E45F9" w:rsidRPr="00B835CE" w:rsidRDefault="000E45F9" w:rsidP="0056610D">
      <w:pPr>
        <w:pStyle w:val="NoSpacing"/>
        <w:rPr>
          <w:color w:val="FF0000"/>
        </w:rPr>
      </w:pPr>
      <w:r w:rsidRPr="00B835CE">
        <w:rPr>
          <w:color w:val="FF0000"/>
        </w:rPr>
        <w:t>(Or Sales Video)</w:t>
      </w:r>
    </w:p>
    <w:p w:rsidR="000E45F9" w:rsidRDefault="000E45F9" w:rsidP="0056610D">
      <w:pPr>
        <w:pStyle w:val="NoSpacing"/>
      </w:pPr>
      <w:r>
        <w:t>Download your QAD ERP data into easy-to-use Excel spreadsheets where you can make massive changes and upload them safely to back QAD.</w:t>
      </w:r>
    </w:p>
    <w:p w:rsidR="000E45F9" w:rsidRDefault="000E45F9" w:rsidP="0056610D">
      <w:pPr>
        <w:pStyle w:val="NoSpacing"/>
      </w:pPr>
      <w:r>
        <w:rPr>
          <w:noProof/>
        </w:rPr>
        <w:pict>
          <v:shape id="_x0000_s1030" type="#_x0000_t202" style="position:absolute;margin-left:138pt;margin-top:2.25pt;width:183pt;height:81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" stroked="f">
            <v:textbox>
              <w:txbxContent>
                <w:p w:rsidR="000E45F9" w:rsidRPr="00BD6951" w:rsidRDefault="000E45F9" w:rsidP="00BD6951">
                  <w:pPr>
                    <w:pStyle w:val="NoSpacing"/>
                    <w:rPr>
                      <w:b/>
                    </w:rPr>
                  </w:pPr>
                  <w:r>
                    <w:rPr>
                      <w:b/>
                    </w:rPr>
                    <w:t xml:space="preserve">Browse our </w:t>
                  </w:r>
                  <w:r w:rsidRPr="00BD6951">
                    <w:rPr>
                      <w:b/>
                    </w:rPr>
                    <w:t xml:space="preserve">DATA LOADER </w:t>
                  </w:r>
                  <w:r>
                    <w:rPr>
                      <w:b/>
                    </w:rPr>
                    <w:t xml:space="preserve">modules </w:t>
                  </w:r>
                </w:p>
                <w:p w:rsidR="000E45F9" w:rsidRDefault="000E45F9" w:rsidP="00BD6951">
                  <w:pPr>
                    <w:pStyle w:val="NoSpacing"/>
                    <w:numPr>
                      <w:ilvl w:val="0"/>
                      <w:numId w:val="3"/>
                    </w:numPr>
                    <w:ind w:left="540"/>
                  </w:pPr>
                  <w:r>
                    <w:t>Finance</w:t>
                  </w:r>
                </w:p>
                <w:p w:rsidR="000E45F9" w:rsidRDefault="000E45F9" w:rsidP="00BD6951">
                  <w:pPr>
                    <w:pStyle w:val="NoSpacing"/>
                    <w:numPr>
                      <w:ilvl w:val="0"/>
                      <w:numId w:val="3"/>
                    </w:numPr>
                    <w:ind w:left="540"/>
                  </w:pPr>
                  <w:r>
                    <w:t>Distribution &amp; Supply Chain</w:t>
                  </w:r>
                </w:p>
                <w:p w:rsidR="000E45F9" w:rsidRDefault="000E45F9" w:rsidP="00BD6951">
                  <w:pPr>
                    <w:pStyle w:val="NoSpacing"/>
                    <w:numPr>
                      <w:ilvl w:val="0"/>
                      <w:numId w:val="3"/>
                    </w:numPr>
                    <w:ind w:left="540"/>
                  </w:pPr>
                  <w:r>
                    <w:t>Master Data &amp; Inventory</w:t>
                  </w:r>
                </w:p>
                <w:p w:rsidR="000E45F9" w:rsidRDefault="000E45F9" w:rsidP="00BD6951">
                  <w:pPr>
                    <w:pStyle w:val="NoSpacing"/>
                    <w:numPr>
                      <w:ilvl w:val="0"/>
                      <w:numId w:val="3"/>
                    </w:numPr>
                    <w:ind w:left="540"/>
                  </w:pPr>
                  <w:r>
                    <w:t>Production</w:t>
                  </w:r>
                </w:p>
                <w:p w:rsidR="000E45F9" w:rsidRDefault="000E45F9" w:rsidP="00BD6951"/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6.75pt;margin-top:2.25pt;width:126pt;height:71.2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" stroked="f">
            <v:textbox>
              <w:txbxContent>
                <w:p w:rsidR="000E45F9" w:rsidRPr="00BD6951" w:rsidRDefault="000E45F9" w:rsidP="00BD6951">
                  <w:pPr>
                    <w:pStyle w:val="NoSpacing"/>
                    <w:rPr>
                      <w:b/>
                    </w:rPr>
                  </w:pPr>
                  <w:r w:rsidRPr="00BD6951">
                    <w:rPr>
                      <w:b/>
                    </w:rPr>
                    <w:t>Overview</w:t>
                  </w:r>
                </w:p>
                <w:p w:rsidR="000E45F9" w:rsidRPr="00BD6951" w:rsidRDefault="000E45F9" w:rsidP="00BD6951">
                  <w:pPr>
                    <w:pStyle w:val="NoSpacing"/>
                    <w:rPr>
                      <w:sz w:val="20"/>
                      <w:szCs w:val="20"/>
                    </w:rPr>
                  </w:pPr>
                  <w:r w:rsidRPr="00BD6951">
                    <w:rPr>
                      <w:sz w:val="20"/>
                      <w:szCs w:val="20"/>
                    </w:rPr>
                    <w:t>Find out more about what makes Data Loaders the perfect solution for QAD data management!</w:t>
                  </w:r>
                </w:p>
                <w:p w:rsidR="000E45F9" w:rsidRDefault="000E45F9"/>
              </w:txbxContent>
            </v:textbox>
          </v:shape>
        </w:pict>
      </w:r>
    </w:p>
    <w:p w:rsidR="000E45F9" w:rsidRDefault="000E45F9" w:rsidP="0056610D">
      <w:pPr>
        <w:pStyle w:val="NoSpacing"/>
      </w:pPr>
      <w:r>
        <w:tab/>
      </w:r>
    </w:p>
    <w:p w:rsidR="000E45F9" w:rsidRDefault="000E45F9" w:rsidP="0056610D">
      <w:pPr>
        <w:pStyle w:val="NoSpacing"/>
      </w:pPr>
    </w:p>
    <w:p w:rsidR="000E45F9" w:rsidRDefault="000E45F9" w:rsidP="0056610D">
      <w:pPr>
        <w:pStyle w:val="NoSpacing"/>
      </w:pPr>
    </w:p>
    <w:p w:rsidR="000E45F9" w:rsidRDefault="000E45F9" w:rsidP="0056610D">
      <w:pPr>
        <w:pStyle w:val="NoSpacing"/>
      </w:pPr>
    </w:p>
    <w:p w:rsidR="000E45F9" w:rsidRDefault="000E45F9" w:rsidP="0056610D">
      <w:pPr>
        <w:pStyle w:val="NoSpacing"/>
      </w:pPr>
    </w:p>
    <w:p w:rsidR="000E45F9" w:rsidRDefault="000E45F9" w:rsidP="0056610D">
      <w:pPr>
        <w:pStyle w:val="NoSpacing"/>
        <w:rPr>
          <w:sz w:val="28"/>
          <w:szCs w:val="28"/>
        </w:rPr>
      </w:pPr>
      <w:r>
        <w:rPr>
          <w:sz w:val="28"/>
          <w:szCs w:val="28"/>
        </w:rPr>
        <w:br w:type="column"/>
      </w:r>
    </w:p>
    <w:p w:rsidR="000E45F9" w:rsidRDefault="000E45F9" w:rsidP="0056610D">
      <w:pPr>
        <w:pStyle w:val="NoSpacing"/>
        <w:rPr>
          <w:sz w:val="28"/>
          <w:szCs w:val="28"/>
        </w:rPr>
      </w:pPr>
      <w:r>
        <w:rPr>
          <w:noProof/>
        </w:rPr>
        <w:pict>
          <v:shape id="_x0000_s1032" type="#_x0000_t202" style="position:absolute;margin-left:-3pt;margin-top:10.3pt;width:157.2pt;height:309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">
            <v:textbox>
              <w:txbxContent>
                <w:p w:rsidR="000E45F9" w:rsidRPr="000C5B5D" w:rsidRDefault="000E45F9" w:rsidP="00FE35C5">
                  <w:pPr>
                    <w:pStyle w:val="NoSpacing"/>
                    <w:jc w:val="center"/>
                    <w:rPr>
                      <w:b/>
                      <w:color w:val="0070C0"/>
                      <w:sz w:val="48"/>
                      <w:szCs w:val="48"/>
                    </w:rPr>
                  </w:pPr>
                  <w:r w:rsidRPr="000C5B5D">
                    <w:rPr>
                      <w:b/>
                      <w:color w:val="0070C0"/>
                      <w:sz w:val="48"/>
                      <w:szCs w:val="48"/>
                    </w:rPr>
                    <w:t>Upcoming Events</w:t>
                  </w:r>
                </w:p>
                <w:p w:rsidR="000E45F9" w:rsidRDefault="000E45F9" w:rsidP="00FE35C5">
                  <w:pPr>
                    <w:pStyle w:val="NoSpacing"/>
                  </w:pPr>
                </w:p>
                <w:p w:rsidR="000E45F9" w:rsidRPr="00FE35C5" w:rsidRDefault="000E45F9" w:rsidP="00FE35C5">
                  <w:pPr>
                    <w:pStyle w:val="NoSpacing"/>
                    <w:rPr>
                      <w:b/>
                    </w:rPr>
                  </w:pPr>
                  <w:r w:rsidRPr="00FE35C5">
                    <w:rPr>
                      <w:b/>
                    </w:rPr>
                    <w:t>Webinars</w:t>
                  </w:r>
                </w:p>
                <w:p w:rsidR="000E45F9" w:rsidRPr="00FE35C5" w:rsidRDefault="000E45F9" w:rsidP="00FE35C5">
                  <w:pPr>
                    <w:pStyle w:val="NoSpacing"/>
                    <w:rPr>
                      <w:i/>
                    </w:rPr>
                  </w:pPr>
                  <w:r w:rsidRPr="00FE35C5">
                    <w:rPr>
                      <w:i/>
                    </w:rPr>
                    <w:t xml:space="preserve">Transforming Your Fiscal EOY Process </w:t>
                  </w:r>
                </w:p>
                <w:p w:rsidR="000E45F9" w:rsidRDefault="000E45F9" w:rsidP="00FE35C5">
                  <w:pPr>
                    <w:pStyle w:val="NoSpacing"/>
                  </w:pPr>
                  <w:r w:rsidRPr="00FE35C5">
                    <w:t xml:space="preserve">Jan 15, 2014 at 1:00 PM EST </w:t>
                  </w:r>
                </w:p>
                <w:p w:rsidR="000E45F9" w:rsidRPr="00FE35C5" w:rsidRDefault="000E45F9" w:rsidP="00FE35C5">
                  <w:pPr>
                    <w:pStyle w:val="NoSpacing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(click Box): </w:t>
                  </w:r>
                  <w:r w:rsidRPr="00FE35C5">
                    <w:rPr>
                      <w:b/>
                    </w:rPr>
                    <w:t>Register</w:t>
                  </w:r>
                </w:p>
                <w:p w:rsidR="000E45F9" w:rsidRDefault="000E45F9" w:rsidP="00FE35C5">
                  <w:pPr>
                    <w:pStyle w:val="NoSpacing"/>
                  </w:pPr>
                </w:p>
                <w:p w:rsidR="000E45F9" w:rsidRDefault="000E45F9" w:rsidP="00FE35C5">
                  <w:pPr>
                    <w:pStyle w:val="NoSpacing"/>
                  </w:pPr>
                </w:p>
                <w:p w:rsidR="000E45F9" w:rsidRDefault="000E45F9" w:rsidP="00FE35C5">
                  <w:pPr>
                    <w:pStyle w:val="NoSpacing"/>
                  </w:pPr>
                </w:p>
                <w:p w:rsidR="000E45F9" w:rsidRDefault="000E45F9" w:rsidP="0027772E">
                  <w:pPr>
                    <w:pStyle w:val="NoSpacing"/>
                    <w:jc w:val="center"/>
                  </w:pPr>
                  <w:r w:rsidRPr="005A199A">
                    <w:rPr>
                      <w:noProof/>
                    </w:rPr>
                    <w:pict>
                      <v:shape id="Picture 10" o:spid="_x0000_i1030" type="#_x0000_t75" alt="http://www.32soft.com/wp-content/uploads/2013/12/32soft-signup.png" style="width:99.75pt;height:28.5pt;visibility:visible">
                        <v:imagedata r:id="rId7" o:title=""/>
                      </v:shape>
                    </w:pict>
                  </w:r>
                </w:p>
                <w:p w:rsidR="000E45F9" w:rsidRPr="00FE35C5" w:rsidRDefault="000E45F9" w:rsidP="00FE35C5">
                  <w:pPr>
                    <w:pStyle w:val="NoSpacing"/>
                  </w:pPr>
                </w:p>
                <w:p w:rsidR="000E45F9" w:rsidRDefault="000E45F9" w:rsidP="00FE35C5">
                  <w:pPr>
                    <w:jc w:val="center"/>
                  </w:pPr>
                  <w:r w:rsidRPr="005A199A">
                    <w:rPr>
                      <w:noProof/>
                    </w:rPr>
                    <w:pict>
                      <v:shape id="Picture 18" o:spid="_x0000_i1031" type="#_x0000_t75" alt="http://www.32soft.com/wp-content/uploads/2013/12/32soft-past-webinars.png" style="width:99pt;height:29.25pt;visibility:visible">
                        <v:imagedata r:id="rId8" o:title=""/>
                      </v:shape>
                    </w:pict>
                  </w:r>
                  <w:r w:rsidRPr="0027772E">
                    <w:rPr>
                      <w:noProof/>
                    </w:rPr>
                    <w:t xml:space="preserve"> </w:t>
                  </w:r>
                </w:p>
                <w:p w:rsidR="000E45F9" w:rsidRDefault="000E45F9" w:rsidP="00FE35C5">
                  <w:pPr>
                    <w:jc w:val="center"/>
                  </w:pPr>
                  <w:r w:rsidRPr="005A199A">
                    <w:rPr>
                      <w:noProof/>
                    </w:rPr>
                    <w:pict>
                      <v:shape id="Picture 19" o:spid="_x0000_i1032" type="#_x0000_t75" alt="http://www.32soft.com/wp-content/uploads/2013/12/32soft-request-webinar.png" style="width:99pt;height:29.2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</w:p>
    <w:p w:rsidR="000E45F9" w:rsidRDefault="000E45F9" w:rsidP="0056610D">
      <w:pPr>
        <w:pStyle w:val="NoSpacing"/>
        <w:rPr>
          <w:sz w:val="28"/>
          <w:szCs w:val="28"/>
        </w:rPr>
      </w:pPr>
    </w:p>
    <w:p w:rsidR="000E45F9" w:rsidRDefault="000E45F9" w:rsidP="0056610D">
      <w:pPr>
        <w:pStyle w:val="NoSpacing"/>
        <w:rPr>
          <w:sz w:val="28"/>
          <w:szCs w:val="28"/>
        </w:rPr>
      </w:pPr>
    </w:p>
    <w:p w:rsidR="000E45F9" w:rsidRDefault="000E45F9" w:rsidP="0056610D">
      <w:pPr>
        <w:pStyle w:val="NoSpacing"/>
        <w:rPr>
          <w:sz w:val="28"/>
          <w:szCs w:val="28"/>
        </w:rPr>
      </w:pPr>
    </w:p>
    <w:p w:rsidR="000E45F9" w:rsidRDefault="000E45F9" w:rsidP="0056610D">
      <w:pPr>
        <w:pStyle w:val="NoSpacing"/>
        <w:rPr>
          <w:sz w:val="28"/>
          <w:szCs w:val="28"/>
        </w:rPr>
      </w:pPr>
    </w:p>
    <w:p w:rsidR="000E45F9" w:rsidRDefault="000E45F9" w:rsidP="0056610D">
      <w:pPr>
        <w:pStyle w:val="NoSpacing"/>
        <w:rPr>
          <w:sz w:val="28"/>
          <w:szCs w:val="28"/>
        </w:rPr>
      </w:pPr>
    </w:p>
    <w:p w:rsidR="000E45F9" w:rsidRDefault="000E45F9" w:rsidP="0056610D">
      <w:pPr>
        <w:pStyle w:val="NoSpacing"/>
        <w:rPr>
          <w:sz w:val="28"/>
          <w:szCs w:val="28"/>
        </w:rPr>
      </w:pPr>
    </w:p>
    <w:p w:rsidR="000E45F9" w:rsidRDefault="000E45F9" w:rsidP="0056610D">
      <w:pPr>
        <w:pStyle w:val="NoSpacing"/>
        <w:rPr>
          <w:sz w:val="28"/>
          <w:szCs w:val="28"/>
        </w:rPr>
      </w:pPr>
    </w:p>
    <w:p w:rsidR="000E45F9" w:rsidRDefault="000E45F9" w:rsidP="0056610D">
      <w:pPr>
        <w:pStyle w:val="NoSpacing"/>
        <w:rPr>
          <w:sz w:val="28"/>
          <w:szCs w:val="28"/>
        </w:rPr>
      </w:pPr>
    </w:p>
    <w:p w:rsidR="000E45F9" w:rsidRDefault="000E45F9" w:rsidP="0056610D">
      <w:pPr>
        <w:pStyle w:val="NoSpacing"/>
      </w:pPr>
    </w:p>
    <w:p w:rsidR="000E45F9" w:rsidRDefault="000E45F9" w:rsidP="00835EA9">
      <w:pPr>
        <w:pStyle w:val="NoSpacing"/>
        <w:sectPr w:rsidR="000E45F9" w:rsidSect="0027772E">
          <w:type w:val="continuous"/>
          <w:pgSz w:w="12240" w:h="15840"/>
          <w:pgMar w:top="270" w:right="720" w:bottom="180" w:left="990" w:header="720" w:footer="720" w:gutter="0"/>
          <w:cols w:num="2" w:space="720" w:equalWidth="0">
            <w:col w:w="6660" w:space="720"/>
            <w:col w:w="3150"/>
          </w:cols>
          <w:docGrid w:linePitch="360"/>
        </w:sectPr>
      </w:pPr>
    </w:p>
    <w:p w:rsidR="000E45F9" w:rsidRDefault="000E45F9" w:rsidP="00835EA9">
      <w:pPr>
        <w:pStyle w:val="NoSpacing"/>
        <w:sectPr w:rsidR="000E45F9" w:rsidSect="0056610D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w:pict>
          <v:shape id="_x0000_s1033" type="#_x0000_t202" style="position:absolute;margin-left:-29.25pt;margin-top:6.85pt;width:242.25pt;height:152.2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" stroked="f">
            <v:textbox>
              <w:txbxContent>
                <w:p w:rsidR="000E45F9" w:rsidRPr="0027772E" w:rsidRDefault="000E45F9" w:rsidP="00813185">
                  <w:pPr>
                    <w:pStyle w:val="NoSpacing"/>
                    <w:rPr>
                      <w:b/>
                      <w:sz w:val="32"/>
                      <w:szCs w:val="32"/>
                    </w:rPr>
                  </w:pPr>
                  <w:r w:rsidRPr="0027772E">
                    <w:rPr>
                      <w:b/>
                      <w:sz w:val="32"/>
                      <w:szCs w:val="32"/>
                    </w:rPr>
                    <w:t>WEB SOLUTIONS</w:t>
                  </w:r>
                </w:p>
                <w:p w:rsidR="000E45F9" w:rsidRDefault="000E45F9" w:rsidP="00813185">
                  <w:pPr>
                    <w:pStyle w:val="NoSpacing"/>
                  </w:pPr>
                  <w:r w:rsidRPr="005A199A">
                    <w:rPr>
                      <w:noProof/>
                    </w:rPr>
                    <w:pict>
                      <v:shape id="_x0000_i1034" type="#_x0000_t75" alt="Colleagues Royalty Free Stock Photo" style="width:99pt;height:66pt;visibility:visible">
                        <v:imagedata r:id="rId10" o:title=""/>
                      </v:shape>
                    </w:pict>
                  </w:r>
                  <w:r>
                    <w:t xml:space="preserve"> </w:t>
                  </w:r>
                </w:p>
                <w:p w:rsidR="000E45F9" w:rsidRDefault="000E45F9" w:rsidP="00813185">
                  <w:pPr>
                    <w:pStyle w:val="NoSpacing"/>
                  </w:pPr>
                  <w:r>
                    <w:t>Access QAD ERP data from anywhere on any mobile device to check inventory, purchase orders and more. For both QAD users and non-users.</w:t>
                  </w:r>
                </w:p>
                <w:p w:rsidR="000E45F9" w:rsidRDefault="000E45F9"/>
              </w:txbxContent>
            </v:textbox>
          </v:shape>
        </w:pict>
      </w:r>
      <w:r>
        <w:rPr>
          <w:noProof/>
        </w:rPr>
        <w:pict>
          <v:shape id="Text Box 14" o:spid="_x0000_s1034" type="#_x0000_t202" style="position:absolute;margin-left:240pt;margin-top:6.85pt;width:251.75pt;height:152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" stroked="f" strokeweight=".5pt">
            <v:textbox>
              <w:txbxContent>
                <w:p w:rsidR="000E45F9" w:rsidRPr="0027772E" w:rsidRDefault="000E45F9" w:rsidP="00813185">
                  <w:pPr>
                    <w:pStyle w:val="NoSpacing"/>
                    <w:rPr>
                      <w:b/>
                      <w:sz w:val="32"/>
                      <w:szCs w:val="32"/>
                    </w:rPr>
                  </w:pPr>
                  <w:r w:rsidRPr="0027772E">
                    <w:rPr>
                      <w:b/>
                      <w:sz w:val="32"/>
                      <w:szCs w:val="32"/>
                    </w:rPr>
                    <w:t>OUTPUT SOLUTIONS</w:t>
                  </w:r>
                </w:p>
                <w:p w:rsidR="000E45F9" w:rsidRDefault="000E45F9" w:rsidP="00813185">
                  <w:pPr>
                    <w:pStyle w:val="NoSpacing"/>
                  </w:pPr>
                  <w:r>
                    <w:t xml:space="preserve"> </w:t>
                  </w:r>
                  <w:r w:rsidRPr="005A199A">
                    <w:rPr>
                      <w:noProof/>
                    </w:rPr>
                    <w:pict>
                      <v:shape id="_x0000_i1036" type="#_x0000_t75" alt="Three businesspeople having a meeting. Royalty Free Stock Photo" style="width:107.25pt;height:71.25pt;visibility:visible">
                        <v:imagedata r:id="rId11" o:title=""/>
                      </v:shape>
                    </w:pict>
                  </w:r>
                </w:p>
                <w:p w:rsidR="000E45F9" w:rsidRDefault="000E45F9" w:rsidP="00813185">
                  <w:pPr>
                    <w:pStyle w:val="NoSpacing"/>
                  </w:pPr>
                  <w:r>
                    <w:t>From outputting easy information-sharing documents to dynamic print solutions, 32 Soft output solutions for QAD ERP greatly improve your efficiency.</w:t>
                  </w:r>
                </w:p>
                <w:p w:rsidR="000E45F9" w:rsidRDefault="000E45F9" w:rsidP="00813185">
                  <w:pPr>
                    <w:pStyle w:val="NoSpacing"/>
                  </w:pPr>
                </w:p>
                <w:p w:rsidR="000E45F9" w:rsidRDefault="000E45F9" w:rsidP="00813185"/>
                <w:p w:rsidR="000E45F9" w:rsidRDefault="000E45F9"/>
              </w:txbxContent>
            </v:textbox>
          </v:shape>
        </w:pict>
      </w:r>
    </w:p>
    <w:p w:rsidR="000E45F9" w:rsidRDefault="000E45F9" w:rsidP="00835EA9">
      <w:pPr>
        <w:pStyle w:val="NoSpacing"/>
      </w:pPr>
    </w:p>
    <w:p w:rsidR="000E45F9" w:rsidRDefault="000E45F9" w:rsidP="00835EA9">
      <w:pPr>
        <w:pStyle w:val="NoSpacing"/>
      </w:pPr>
    </w:p>
    <w:p w:rsidR="000E45F9" w:rsidRDefault="000E45F9" w:rsidP="00835EA9">
      <w:pPr>
        <w:pStyle w:val="NoSpacing"/>
      </w:pPr>
    </w:p>
    <w:p w:rsidR="000E45F9" w:rsidRDefault="000E45F9" w:rsidP="00835EA9">
      <w:pPr>
        <w:pStyle w:val="NoSpacing"/>
      </w:pPr>
    </w:p>
    <w:p w:rsidR="000E45F9" w:rsidRDefault="000E45F9">
      <w:r>
        <w:br w:type="page"/>
      </w:r>
    </w:p>
    <w:p w:rsidR="000E45F9" w:rsidRDefault="000E45F9" w:rsidP="00B52031">
      <w:pPr>
        <w:pStyle w:val="NoSpacing"/>
      </w:pPr>
      <w:r>
        <w:t>Navigation Bar:</w:t>
      </w:r>
    </w:p>
    <w:p w:rsidR="000E45F9" w:rsidRDefault="000E45F9" w:rsidP="00B52031">
      <w:pPr>
        <w:pStyle w:val="NoSpacing"/>
      </w:pPr>
    </w:p>
    <w:p w:rsidR="000E45F9" w:rsidRDefault="000E45F9" w:rsidP="00B52031">
      <w:pPr>
        <w:pStyle w:val="NoSpacing"/>
      </w:pPr>
      <w:r>
        <w:t>HOME</w:t>
      </w:r>
    </w:p>
    <w:p w:rsidR="000E45F9" w:rsidRDefault="000E45F9" w:rsidP="00B52031">
      <w:pPr>
        <w:pStyle w:val="NoSpacing"/>
      </w:pPr>
      <w:r>
        <w:t>DATA LOADER</w:t>
      </w:r>
    </w:p>
    <w:p w:rsidR="000E45F9" w:rsidRDefault="000E45F9" w:rsidP="00B52031">
      <w:pPr>
        <w:pStyle w:val="NoSpacing"/>
        <w:numPr>
          <w:ilvl w:val="0"/>
          <w:numId w:val="2"/>
        </w:numPr>
      </w:pPr>
      <w:r>
        <w:t>About DATA LOADER</w:t>
      </w:r>
    </w:p>
    <w:p w:rsidR="000E45F9" w:rsidRDefault="000E45F9" w:rsidP="00B52031">
      <w:pPr>
        <w:pStyle w:val="NoSpacing"/>
        <w:numPr>
          <w:ilvl w:val="0"/>
          <w:numId w:val="2"/>
        </w:numPr>
      </w:pPr>
      <w:r>
        <w:t>DATA LOADERS for Finance</w:t>
      </w:r>
    </w:p>
    <w:p w:rsidR="000E45F9" w:rsidRDefault="000E45F9" w:rsidP="00B52031">
      <w:pPr>
        <w:pStyle w:val="NoSpacing"/>
        <w:numPr>
          <w:ilvl w:val="0"/>
          <w:numId w:val="2"/>
        </w:numPr>
      </w:pPr>
      <w:r>
        <w:t>DATA LOADERS for Distribution &amp; Supply Chain</w:t>
      </w:r>
    </w:p>
    <w:p w:rsidR="000E45F9" w:rsidRDefault="000E45F9" w:rsidP="00B52031">
      <w:pPr>
        <w:pStyle w:val="NoSpacing"/>
        <w:numPr>
          <w:ilvl w:val="0"/>
          <w:numId w:val="2"/>
        </w:numPr>
      </w:pPr>
      <w:r>
        <w:t>DATA LOADERS for Master Data &amp; Inventory</w:t>
      </w:r>
    </w:p>
    <w:p w:rsidR="000E45F9" w:rsidRDefault="000E45F9" w:rsidP="00B52031">
      <w:pPr>
        <w:pStyle w:val="NoSpacing"/>
        <w:numPr>
          <w:ilvl w:val="0"/>
          <w:numId w:val="2"/>
        </w:numPr>
      </w:pPr>
      <w:r>
        <w:t>DATA LOADERS for Production</w:t>
      </w:r>
    </w:p>
    <w:p w:rsidR="000E45F9" w:rsidRDefault="000E45F9" w:rsidP="00B52031">
      <w:pPr>
        <w:pStyle w:val="NoSpacing"/>
        <w:numPr>
          <w:ilvl w:val="0"/>
          <w:numId w:val="2"/>
        </w:numPr>
      </w:pPr>
      <w:r>
        <w:t>How-To Help</w:t>
      </w:r>
    </w:p>
    <w:p w:rsidR="000E45F9" w:rsidRDefault="000E45F9" w:rsidP="00B52031">
      <w:pPr>
        <w:pStyle w:val="NoSpacing"/>
        <w:numPr>
          <w:ilvl w:val="0"/>
          <w:numId w:val="2"/>
        </w:numPr>
      </w:pPr>
      <w:r>
        <w:t>Get a FREE 60-Day Trial</w:t>
      </w:r>
    </w:p>
    <w:p w:rsidR="000E45F9" w:rsidRDefault="000E45F9" w:rsidP="00B52031">
      <w:pPr>
        <w:pStyle w:val="NoSpacing"/>
      </w:pPr>
      <w:r>
        <w:t>WEB SOLUTIONS for QAD</w:t>
      </w:r>
    </w:p>
    <w:p w:rsidR="000E45F9" w:rsidRDefault="000E45F9" w:rsidP="00B52031">
      <w:pPr>
        <w:pStyle w:val="NoSpacing"/>
      </w:pPr>
      <w:r>
        <w:t>OUTPUT SOLUTIONS FOR QAD</w:t>
      </w:r>
    </w:p>
    <w:p w:rsidR="000E45F9" w:rsidRDefault="000E45F9" w:rsidP="00B52031">
      <w:pPr>
        <w:pStyle w:val="NoSpacing"/>
      </w:pPr>
      <w:r>
        <w:t>ABOUT US</w:t>
      </w:r>
    </w:p>
    <w:p w:rsidR="000E45F9" w:rsidRDefault="000E45F9" w:rsidP="00B52031">
      <w:pPr>
        <w:pStyle w:val="NoSpacing"/>
      </w:pPr>
      <w:r>
        <w:t>CONTACT US</w:t>
      </w:r>
    </w:p>
    <w:p w:rsidR="000E45F9" w:rsidRDefault="000E45F9" w:rsidP="00B52031">
      <w:pPr>
        <w:pStyle w:val="NoSpacing"/>
      </w:pPr>
      <w:r>
        <w:t>SEARCH</w:t>
      </w:r>
    </w:p>
    <w:p w:rsidR="000E45F9" w:rsidRDefault="000E45F9">
      <w:r>
        <w:br w:type="page"/>
      </w:r>
      <w:r>
        <w:rPr>
          <w:noProof/>
        </w:rPr>
        <w:pict>
          <v:shape id="_x0000_s1035" type="#_x0000_t202" style="position:absolute;margin-left:333pt;margin-top:15pt;width:90.75pt;height:22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" fillcolor="gray">
            <v:textbox>
              <w:txbxContent>
                <w:p w:rsidR="000E45F9" w:rsidRPr="00BC25A6" w:rsidRDefault="000E45F9" w:rsidP="009437A8">
                  <w:pPr>
                    <w:pStyle w:val="NoSpacing"/>
                    <w:rPr>
                      <w:color w:val="FFFFFF"/>
                    </w:rPr>
                  </w:pPr>
                  <w:r w:rsidRPr="00BC25A6">
                    <w:rPr>
                      <w:color w:val="FFFFFF"/>
                    </w:rPr>
                    <w:t>Get a FREE Trial</w:t>
                  </w:r>
                </w:p>
                <w:p w:rsidR="000E45F9" w:rsidRDefault="000E45F9" w:rsidP="009437A8"/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441pt;margin-top:15pt;width:94.75pt;height:22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" fillcolor="#090">
            <v:textbox>
              <w:txbxContent>
                <w:p w:rsidR="000E45F9" w:rsidRPr="00BC25A6" w:rsidRDefault="000E45F9" w:rsidP="009437A8">
                  <w:pPr>
                    <w:pStyle w:val="NoSpacing"/>
                    <w:rPr>
                      <w:color w:val="FFFFFF"/>
                    </w:rPr>
                  </w:pPr>
                  <w:r w:rsidRPr="00BC25A6">
                    <w:rPr>
                      <w:color w:val="FFFFFF"/>
                    </w:rPr>
                    <w:t xml:space="preserve">Request A Quote   </w:t>
                  </w:r>
                </w:p>
                <w:p w:rsidR="000E45F9" w:rsidRDefault="000E45F9" w:rsidP="009437A8"/>
              </w:txbxContent>
            </v:textbox>
          </v:shape>
        </w:pict>
      </w:r>
    </w:p>
    <w:p w:rsidR="000E45F9" w:rsidRPr="00B52031" w:rsidRDefault="000E45F9" w:rsidP="00372434">
      <w:pPr>
        <w:pStyle w:val="NoSpacing"/>
        <w:rPr>
          <w:sz w:val="40"/>
          <w:szCs w:val="40"/>
        </w:rPr>
      </w:pPr>
      <w:r>
        <w:br/>
      </w:r>
      <w:r>
        <w:rPr>
          <w:sz w:val="40"/>
          <w:szCs w:val="40"/>
        </w:rPr>
        <w:t>32 Soft (logo)</w:t>
      </w:r>
    </w:p>
    <w:p w:rsidR="000E45F9" w:rsidRPr="00B52031" w:rsidRDefault="000E45F9" w:rsidP="00372434">
      <w:pPr>
        <w:pStyle w:val="NoSpacing"/>
        <w:rPr>
          <w:sz w:val="24"/>
          <w:szCs w:val="24"/>
        </w:rPr>
      </w:pPr>
      <w:r>
        <w:rPr>
          <w:noProof/>
        </w:rPr>
        <w:pict>
          <v:shape id="_x0000_s1037" type="#_x0000_t202" style="position:absolute;margin-left:.7pt;margin-top:7.9pt;width:536pt;height:3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" fillcolor="#0070c0">
            <v:textbox>
              <w:txbxContent>
                <w:p w:rsidR="000E45F9" w:rsidRPr="001E5018" w:rsidRDefault="000E45F9" w:rsidP="00372434">
                  <w:pPr>
                    <w:pStyle w:val="NoSpacing"/>
                    <w:tabs>
                      <w:tab w:val="left" w:pos="720"/>
                      <w:tab w:val="left" w:pos="2520"/>
                      <w:tab w:val="left" w:pos="3600"/>
                      <w:tab w:val="left" w:pos="4230"/>
                      <w:tab w:val="left" w:pos="6390"/>
                      <w:tab w:val="left" w:pos="7200"/>
                      <w:tab w:val="left" w:pos="9540"/>
                    </w:tabs>
                    <w:rPr>
                      <w:color w:val="FFFFFF"/>
                      <w:sz w:val="20"/>
                      <w:szCs w:val="20"/>
                    </w:rPr>
                  </w:pPr>
                  <w:r w:rsidRPr="001E5018">
                    <w:rPr>
                      <w:color w:val="FFFFFF"/>
                      <w:sz w:val="20"/>
                      <w:szCs w:val="20"/>
                    </w:rPr>
                    <w:t>HOME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DATA LOADERS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WEB SOLUTIONS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OUTPUT SOLUTIONS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 xml:space="preserve">ABOUT 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CONTACT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</w:r>
                </w:p>
                <w:p w:rsidR="000E45F9" w:rsidRPr="001E5018" w:rsidRDefault="000E45F9" w:rsidP="00372434">
                  <w:pPr>
                    <w:pStyle w:val="NoSpacing"/>
                    <w:tabs>
                      <w:tab w:val="left" w:pos="1080"/>
                      <w:tab w:val="left" w:pos="2880"/>
                      <w:tab w:val="left" w:pos="4770"/>
                      <w:tab w:val="left" w:pos="6570"/>
                      <w:tab w:val="left" w:pos="7470"/>
                      <w:tab w:val="left" w:pos="7830"/>
                      <w:tab w:val="left" w:pos="8550"/>
                      <w:tab w:val="left" w:pos="9540"/>
                    </w:tabs>
                    <w:rPr>
                      <w:color w:val="FFFFFF"/>
                      <w:sz w:val="20"/>
                      <w:szCs w:val="20"/>
                    </w:rPr>
                  </w:pP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for QAD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for QAD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for QAD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US</w:t>
                  </w:r>
                  <w:r w:rsidRPr="001E5018">
                    <w:rPr>
                      <w:color w:val="FFFFFF"/>
                      <w:sz w:val="20"/>
                      <w:szCs w:val="20"/>
                    </w:rPr>
                    <w:tab/>
                    <w:t>US</w:t>
                  </w:r>
                </w:p>
                <w:p w:rsidR="000E45F9" w:rsidRDefault="000E45F9" w:rsidP="00372434"/>
              </w:txbxContent>
            </v:textbox>
          </v:shape>
        </w:pict>
      </w:r>
    </w:p>
    <w:p w:rsidR="000E45F9" w:rsidRDefault="000E45F9" w:rsidP="00372434">
      <w:pPr>
        <w:pStyle w:val="NoSpacing"/>
      </w:pPr>
      <w:r>
        <w:rPr>
          <w:noProof/>
        </w:rPr>
        <w:pict>
          <v:shape id="_x0000_s1038" type="#_x0000_t202" style="position:absolute;margin-left:415.5pt;margin-top:.8pt;width:108pt;height:20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">
            <v:textbox>
              <w:txbxContent>
                <w:p w:rsidR="000E45F9" w:rsidRDefault="000E45F9" w:rsidP="00372434">
                  <w:pPr>
                    <w:jc w:val="right"/>
                  </w:pPr>
                  <w:r w:rsidRPr="00672F3E">
                    <w:rPr>
                      <w:sz w:val="20"/>
                      <w:szCs w:val="20"/>
                    </w:rPr>
                    <w:t>Search</w:t>
                  </w:r>
                </w:p>
              </w:txbxContent>
            </v:textbox>
          </v:shape>
        </w:pict>
      </w:r>
      <w:r>
        <w:tab/>
      </w:r>
      <w:r>
        <w:tab/>
      </w:r>
    </w:p>
    <w:p w:rsidR="000E45F9" w:rsidRDefault="000E45F9" w:rsidP="00835EA9">
      <w:pPr>
        <w:pStyle w:val="NoSpacing"/>
      </w:pPr>
    </w:p>
    <w:p w:rsidR="000E45F9" w:rsidRDefault="000E45F9" w:rsidP="00835EA9">
      <w:pPr>
        <w:pStyle w:val="NoSpacing"/>
      </w:pPr>
    </w:p>
    <w:p w:rsidR="000E45F9" w:rsidRDefault="000E45F9" w:rsidP="008A5DAB">
      <w:pPr>
        <w:rPr>
          <w:noProof/>
        </w:rPr>
      </w:pPr>
      <w:r>
        <w:rPr>
          <w:noProof/>
        </w:rPr>
        <w:pict>
          <v:shape id="Text Box 21" o:spid="_x0000_s1039" type="#_x0000_t202" style="position:absolute;margin-left:32.25pt;margin-top:125.55pt;width:491.25pt;height:44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" stroked="f" strokeweight=".5pt">
            <v:textbox>
              <w:txbxContent>
                <w:p w:rsidR="000E45F9" w:rsidRPr="00DB055B" w:rsidRDefault="000E45F9" w:rsidP="000F1D46">
                  <w:pPr>
                    <w:spacing w:after="0" w:line="240" w:lineRule="auto"/>
                    <w:ind w:left="18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32 Soft DATA LOADER modules allow you to d</w:t>
                  </w:r>
                  <w:r w:rsidRPr="00DB055B">
                    <w:rPr>
                      <w:sz w:val="24"/>
                      <w:szCs w:val="24"/>
                    </w:rPr>
                    <w:t>ownload your QAD ERP data into easy-to-use Excel spreadsheets where you can make massive changes and upload them safely to back QAD.</w:t>
                  </w:r>
                </w:p>
                <w:p w:rsidR="000E45F9" w:rsidRDefault="000E45F9"/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.75pt;margin-top:173.55pt;width:338.25pt;height:212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">
            <v:textbox>
              <w:txbxContent>
                <w:p w:rsidR="000E45F9" w:rsidRDefault="000E45F9" w:rsidP="00372434">
                  <w:pPr>
                    <w:jc w:val="center"/>
                  </w:pPr>
                </w:p>
                <w:p w:rsidR="000E45F9" w:rsidRDefault="000E45F9" w:rsidP="00372434">
                  <w:pPr>
                    <w:jc w:val="center"/>
                  </w:pPr>
                </w:p>
                <w:p w:rsidR="000E45F9" w:rsidRDefault="000E45F9" w:rsidP="00372434">
                  <w:pPr>
                    <w:jc w:val="center"/>
                  </w:pPr>
                </w:p>
                <w:p w:rsidR="000E45F9" w:rsidRPr="00372434" w:rsidRDefault="000E45F9" w:rsidP="00372434">
                  <w:pPr>
                    <w:jc w:val="center"/>
                    <w:rPr>
                      <w:sz w:val="52"/>
                      <w:szCs w:val="52"/>
                    </w:rPr>
                  </w:pPr>
                  <w:r w:rsidRPr="00372434">
                    <w:rPr>
                      <w:sz w:val="52"/>
                      <w:szCs w:val="52"/>
                    </w:rPr>
                    <w:t>SALES VIDEO</w:t>
                  </w:r>
                </w:p>
              </w:txbxContent>
            </v:textbox>
          </v:shape>
        </w:pict>
      </w:r>
      <w:r w:rsidRPr="005A199A">
        <w:rPr>
          <w:noProof/>
        </w:rPr>
        <w:pict>
          <v:shape id="Picture 9" o:spid="_x0000_i1037" type="#_x0000_t75" style="width:540pt;height:134.25pt;visibility:visible">
            <v:imagedata r:id="rId12" o:title=""/>
          </v:shape>
        </w:pict>
      </w:r>
    </w:p>
    <w:p w:rsidR="000E45F9" w:rsidRDefault="000E45F9" w:rsidP="008A5DAB">
      <w:pPr>
        <w:rPr>
          <w:noProof/>
        </w:rPr>
      </w:pPr>
    </w:p>
    <w:p w:rsidR="000E45F9" w:rsidRDefault="000E45F9" w:rsidP="008A5DAB">
      <w:pPr>
        <w:rPr>
          <w:noProof/>
        </w:rPr>
      </w:pPr>
      <w:r>
        <w:rPr>
          <w:noProof/>
        </w:rPr>
        <w:pict>
          <v:shape id="_x0000_s1041" type="#_x0000_t202" style="position:absolute;margin-left:351pt;margin-top:1pt;width:189.75pt;height:2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" stroked="f">
            <v:textbox>
              <w:txbxContent>
                <w:p w:rsidR="000E45F9" w:rsidRPr="001E5018" w:rsidRDefault="000E45F9" w:rsidP="000F1D46">
                  <w:pPr>
                    <w:pStyle w:val="ListParagraph"/>
                    <w:numPr>
                      <w:ilvl w:val="0"/>
                      <w:numId w:val="6"/>
                    </w:numPr>
                    <w:spacing w:after="120" w:line="240" w:lineRule="auto"/>
                    <w:ind w:left="547"/>
                    <w:rPr>
                      <w:rFonts w:cs="Arial"/>
                      <w:sz w:val="20"/>
                      <w:szCs w:val="20"/>
                    </w:rPr>
                  </w:pPr>
                  <w:r w:rsidRPr="001E5018">
                    <w:rPr>
                      <w:rFonts w:cs="Arial"/>
                      <w:b/>
                      <w:sz w:val="20"/>
                      <w:szCs w:val="20"/>
                    </w:rPr>
                    <w:t xml:space="preserve">Increase Productivity </w:t>
                  </w:r>
                  <w:r w:rsidRPr="001E5018">
                    <w:rPr>
                      <w:rFonts w:cs="Arial"/>
                      <w:sz w:val="20"/>
                      <w:szCs w:val="20"/>
                    </w:rPr>
                    <w:t>by transforming days-worth of work into minutes of work</w:t>
                  </w:r>
                </w:p>
                <w:p w:rsidR="000E45F9" w:rsidRPr="001E5018" w:rsidRDefault="000E45F9" w:rsidP="000F1D46">
                  <w:pPr>
                    <w:pStyle w:val="ListParagraph"/>
                    <w:numPr>
                      <w:ilvl w:val="0"/>
                      <w:numId w:val="6"/>
                    </w:numPr>
                    <w:spacing w:after="120" w:line="240" w:lineRule="auto"/>
                    <w:ind w:left="547"/>
                    <w:rPr>
                      <w:rFonts w:cs="Arial"/>
                      <w:sz w:val="20"/>
                      <w:szCs w:val="20"/>
                    </w:rPr>
                  </w:pPr>
                  <w:r w:rsidRPr="001E5018">
                    <w:rPr>
                      <w:rFonts w:cs="Arial"/>
                      <w:b/>
                      <w:sz w:val="20"/>
                      <w:szCs w:val="20"/>
                    </w:rPr>
                    <w:t>Optimize</w:t>
                  </w:r>
                  <w:r w:rsidRPr="001E5018">
                    <w:rPr>
                      <w:rFonts w:cs="Arial"/>
                      <w:sz w:val="20"/>
                      <w:szCs w:val="20"/>
                    </w:rPr>
                    <w:t xml:space="preserve"> human resources</w:t>
                  </w:r>
                </w:p>
                <w:p w:rsidR="000E45F9" w:rsidRPr="001E5018" w:rsidRDefault="000E45F9" w:rsidP="000F1D46">
                  <w:pPr>
                    <w:pStyle w:val="ListParagraph"/>
                    <w:numPr>
                      <w:ilvl w:val="0"/>
                      <w:numId w:val="6"/>
                    </w:numPr>
                    <w:spacing w:after="120" w:line="240" w:lineRule="auto"/>
                    <w:ind w:left="547"/>
                    <w:rPr>
                      <w:rFonts w:cs="Arial"/>
                      <w:sz w:val="20"/>
                      <w:szCs w:val="20"/>
                    </w:rPr>
                  </w:pPr>
                  <w:r w:rsidRPr="001E5018">
                    <w:rPr>
                      <w:rFonts w:cs="Arial"/>
                      <w:b/>
                      <w:sz w:val="20"/>
                      <w:szCs w:val="20"/>
                    </w:rPr>
                    <w:t xml:space="preserve">Increase </w:t>
                  </w:r>
                  <w:r w:rsidRPr="001E5018">
                    <w:rPr>
                      <w:rFonts w:cs="Arial"/>
                      <w:sz w:val="20"/>
                      <w:szCs w:val="20"/>
                    </w:rPr>
                    <w:t>data quality</w:t>
                  </w:r>
                </w:p>
                <w:p w:rsidR="000E45F9" w:rsidRPr="001E5018" w:rsidRDefault="000E45F9" w:rsidP="000F1D46">
                  <w:pPr>
                    <w:pStyle w:val="ListParagraph"/>
                    <w:numPr>
                      <w:ilvl w:val="0"/>
                      <w:numId w:val="6"/>
                    </w:numPr>
                    <w:spacing w:after="120" w:line="240" w:lineRule="auto"/>
                    <w:ind w:left="547"/>
                    <w:rPr>
                      <w:rFonts w:cs="Arial"/>
                      <w:sz w:val="20"/>
                      <w:szCs w:val="20"/>
                    </w:rPr>
                  </w:pPr>
                  <w:r w:rsidRPr="001E5018">
                    <w:rPr>
                      <w:rFonts w:cs="Arial"/>
                      <w:b/>
                      <w:sz w:val="20"/>
                      <w:szCs w:val="20"/>
                    </w:rPr>
                    <w:t xml:space="preserve">Reduce time </w:t>
                  </w:r>
                  <w:r w:rsidRPr="001E5018">
                    <w:rPr>
                      <w:rFonts w:cs="Arial"/>
                      <w:sz w:val="20"/>
                      <w:szCs w:val="20"/>
                    </w:rPr>
                    <w:t>spent on data management tasks and cumbersome uploads</w:t>
                  </w:r>
                  <w:r w:rsidRPr="001E5018">
                    <w:rPr>
                      <w:rFonts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0E45F9" w:rsidRPr="001E5018" w:rsidRDefault="000E45F9" w:rsidP="000F1D46">
                  <w:pPr>
                    <w:pStyle w:val="ListParagraph"/>
                    <w:numPr>
                      <w:ilvl w:val="0"/>
                      <w:numId w:val="6"/>
                    </w:numPr>
                    <w:spacing w:after="120" w:line="240" w:lineRule="auto"/>
                    <w:ind w:left="547"/>
                    <w:rPr>
                      <w:rFonts w:cs="Arial"/>
                      <w:sz w:val="20"/>
                      <w:szCs w:val="20"/>
                    </w:rPr>
                  </w:pPr>
                  <w:r w:rsidRPr="001E5018">
                    <w:rPr>
                      <w:rFonts w:cs="Arial"/>
                      <w:b/>
                      <w:sz w:val="20"/>
                      <w:szCs w:val="20"/>
                    </w:rPr>
                    <w:t xml:space="preserve">Enjoy complete peace of mind </w:t>
                  </w:r>
                  <w:r w:rsidRPr="001E5018">
                    <w:rPr>
                      <w:rFonts w:cs="Arial"/>
                      <w:sz w:val="20"/>
                      <w:szCs w:val="20"/>
                    </w:rPr>
                    <w:t>with built-in safety and security measures</w:t>
                  </w:r>
                  <w:r w:rsidRPr="001E5018">
                    <w:rPr>
                      <w:rFonts w:cs="Arial"/>
                      <w:b/>
                      <w:sz w:val="20"/>
                      <w:szCs w:val="20"/>
                    </w:rPr>
                    <w:t xml:space="preserve">  </w:t>
                  </w:r>
                  <w:r w:rsidRPr="001E5018">
                    <w:rPr>
                      <w:rFonts w:cs="Arial"/>
                      <w:b/>
                      <w:sz w:val="20"/>
                      <w:szCs w:val="20"/>
                      <w:u w:val="single"/>
                    </w:rPr>
                    <w:t>Find out more</w:t>
                  </w:r>
                </w:p>
                <w:p w:rsidR="000E45F9" w:rsidRPr="001E5018" w:rsidRDefault="000E45F9" w:rsidP="000F1D46">
                  <w:pPr>
                    <w:pStyle w:val="ListParagraph"/>
                    <w:numPr>
                      <w:ilvl w:val="0"/>
                      <w:numId w:val="6"/>
                    </w:numPr>
                    <w:spacing w:after="120" w:line="240" w:lineRule="auto"/>
                    <w:ind w:left="547"/>
                    <w:rPr>
                      <w:rFonts w:cs="Arial"/>
                      <w:sz w:val="20"/>
                      <w:szCs w:val="20"/>
                    </w:rPr>
                  </w:pPr>
                  <w:r w:rsidRPr="001E5018">
                    <w:rPr>
                      <w:rFonts w:cs="Arial"/>
                      <w:b/>
                      <w:sz w:val="20"/>
                      <w:szCs w:val="20"/>
                    </w:rPr>
                    <w:t xml:space="preserve">Appreciate </w:t>
                  </w:r>
                  <w:r w:rsidRPr="001E5018">
                    <w:rPr>
                      <w:rFonts w:cs="Arial"/>
                      <w:sz w:val="20"/>
                      <w:szCs w:val="20"/>
                    </w:rPr>
                    <w:t>quick and tangible return on investment with overall low Cost of Ownership</w:t>
                  </w:r>
                </w:p>
                <w:p w:rsidR="000E45F9" w:rsidRDefault="000E45F9" w:rsidP="001D746D">
                  <w:pPr>
                    <w:spacing w:after="0"/>
                    <w:ind w:left="187"/>
                    <w:jc w:val="center"/>
                    <w:rPr>
                      <w:b/>
                    </w:rPr>
                  </w:pPr>
                  <w:r w:rsidRPr="001D746D">
                    <w:rPr>
                      <w:b/>
                    </w:rPr>
                    <w:t xml:space="preserve">Find out more about how </w:t>
                  </w:r>
                </w:p>
                <w:p w:rsidR="000E45F9" w:rsidRPr="001D746D" w:rsidRDefault="000E45F9" w:rsidP="001D746D">
                  <w:pPr>
                    <w:spacing w:after="0"/>
                    <w:ind w:left="187"/>
                    <w:jc w:val="center"/>
                    <w:rPr>
                      <w:b/>
                    </w:rPr>
                  </w:pPr>
                  <w:r w:rsidRPr="001D746D">
                    <w:rPr>
                      <w:b/>
                    </w:rPr>
                    <w:t>DATA LOADER</w:t>
                  </w:r>
                  <w:r>
                    <w:rPr>
                      <w:b/>
                    </w:rPr>
                    <w:t>S work</w:t>
                  </w:r>
                </w:p>
                <w:p w:rsidR="000E45F9" w:rsidRDefault="000E45F9" w:rsidP="00DB055B">
                  <w:pPr>
                    <w:ind w:left="180"/>
                  </w:pPr>
                </w:p>
              </w:txbxContent>
            </v:textbox>
          </v:shape>
        </w:pict>
      </w:r>
    </w:p>
    <w:p w:rsidR="000E45F9" w:rsidRDefault="000E45F9" w:rsidP="008A5DAB">
      <w:pPr>
        <w:rPr>
          <w:noProof/>
        </w:rPr>
      </w:pPr>
    </w:p>
    <w:p w:rsidR="000E45F9" w:rsidRDefault="000E45F9" w:rsidP="008A5DAB">
      <w:pPr>
        <w:rPr>
          <w:noProof/>
        </w:rPr>
      </w:pPr>
    </w:p>
    <w:p w:rsidR="000E45F9" w:rsidRDefault="000E45F9" w:rsidP="008A5DAB">
      <w:pPr>
        <w:rPr>
          <w:noProof/>
        </w:rPr>
      </w:pPr>
      <w:bookmarkStart w:id="0" w:name="_GoBack"/>
      <w:bookmarkEnd w:id="0"/>
    </w:p>
    <w:p w:rsidR="000E45F9" w:rsidRDefault="000E45F9" w:rsidP="008A5DAB">
      <w:pPr>
        <w:rPr>
          <w:noProof/>
        </w:rPr>
      </w:pPr>
    </w:p>
    <w:p w:rsidR="000E45F9" w:rsidRDefault="000E45F9" w:rsidP="008A5DAB">
      <w:pPr>
        <w:rPr>
          <w:noProof/>
        </w:rPr>
      </w:pPr>
    </w:p>
    <w:p w:rsidR="000E45F9" w:rsidRDefault="000E45F9" w:rsidP="008A5DAB">
      <w:pPr>
        <w:rPr>
          <w:noProof/>
        </w:rPr>
      </w:pPr>
    </w:p>
    <w:p w:rsidR="000E45F9" w:rsidRDefault="000E45F9" w:rsidP="008A5DAB">
      <w:pPr>
        <w:rPr>
          <w:noProof/>
        </w:rPr>
      </w:pPr>
    </w:p>
    <w:p w:rsidR="000E45F9" w:rsidRDefault="000E45F9" w:rsidP="008A5DAB">
      <w:pPr>
        <w:rPr>
          <w:noProof/>
        </w:rPr>
      </w:pPr>
    </w:p>
    <w:p w:rsidR="000E45F9" w:rsidRDefault="000E45F9" w:rsidP="008A5DAB">
      <w:pPr>
        <w:rPr>
          <w:noProof/>
        </w:rPr>
      </w:pPr>
      <w:r>
        <w:rPr>
          <w:noProof/>
        </w:rPr>
        <w:pict>
          <v:shape id="Text Box 22" o:spid="_x0000_s1042" type="#_x0000_t202" style="position:absolute;margin-left:6.75pt;margin-top:2.3pt;width:510pt;height:31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" fillcolor="window" stroked="f" strokeweight=".5pt">
            <v:textbox>
              <w:txbxContent>
                <w:p w:rsidR="000E45F9" w:rsidRPr="000F1D46" w:rsidRDefault="000E45F9" w:rsidP="001D746D">
                  <w:pPr>
                    <w:spacing w:after="0" w:line="240" w:lineRule="auto"/>
                    <w:ind w:left="180"/>
                    <w:jc w:val="center"/>
                    <w:rPr>
                      <w:b/>
                      <w:sz w:val="32"/>
                      <w:szCs w:val="32"/>
                    </w:rPr>
                  </w:pPr>
                  <w:r w:rsidRPr="000F1D46">
                    <w:rPr>
                      <w:b/>
                      <w:sz w:val="32"/>
                      <w:szCs w:val="32"/>
                    </w:rPr>
                    <w:t>Browse Our 32 Soft DATA LOADER modules</w:t>
                  </w:r>
                </w:p>
                <w:p w:rsidR="000E45F9" w:rsidRDefault="000E45F9" w:rsidP="001D746D">
                  <w:pPr>
                    <w:jc w:val="center"/>
                  </w:pPr>
                </w:p>
              </w:txbxContent>
            </v:textbox>
          </v:shape>
        </w:pict>
      </w:r>
    </w:p>
    <w:p w:rsidR="000E45F9" w:rsidRDefault="000E45F9" w:rsidP="008A5DAB">
      <w:pPr>
        <w:rPr>
          <w:noProof/>
        </w:rPr>
      </w:pPr>
    </w:p>
    <w:p w:rsidR="000E45F9" w:rsidRDefault="000E45F9" w:rsidP="001D746D">
      <w:pPr>
        <w:tabs>
          <w:tab w:val="left" w:pos="1800"/>
        </w:tabs>
        <w:rPr>
          <w:noProof/>
        </w:rPr>
      </w:pPr>
      <w:r>
        <w:rPr>
          <w:noProof/>
        </w:rPr>
        <w:t>Finance image</w:t>
      </w:r>
      <w:r>
        <w:rPr>
          <w:noProof/>
        </w:rPr>
        <w:tab/>
        <w:t>Distribution &amp; Supply Chain image</w:t>
      </w:r>
      <w:r>
        <w:rPr>
          <w:noProof/>
        </w:rPr>
        <w:tab/>
        <w:t>Master Data &amp; Inventory image</w:t>
      </w:r>
      <w:r>
        <w:rPr>
          <w:noProof/>
        </w:rPr>
        <w:tab/>
      </w:r>
      <w:r>
        <w:rPr>
          <w:noProof/>
        </w:rPr>
        <w:tab/>
        <w:t>Production image</w:t>
      </w:r>
      <w:r>
        <w:rPr>
          <w:noProof/>
        </w:rPr>
        <w:tab/>
      </w:r>
    </w:p>
    <w:p w:rsidR="000E45F9" w:rsidRDefault="000E45F9" w:rsidP="001D746D">
      <w:pPr>
        <w:tabs>
          <w:tab w:val="left" w:pos="1800"/>
          <w:tab w:val="left" w:pos="5040"/>
          <w:tab w:val="left" w:pos="8640"/>
        </w:tabs>
        <w:rPr>
          <w:noProof/>
        </w:rPr>
      </w:pPr>
      <w:r>
        <w:rPr>
          <w:noProof/>
        </w:rPr>
        <w:t>FINANCE</w:t>
      </w:r>
      <w:r>
        <w:rPr>
          <w:noProof/>
        </w:rPr>
        <w:tab/>
        <w:t>DISTRIBUTION &amp; SUPPLY CHAIN</w:t>
      </w:r>
      <w:r>
        <w:rPr>
          <w:noProof/>
        </w:rPr>
        <w:tab/>
        <w:t xml:space="preserve">MASTER DATA &amp; INVENTORY </w:t>
      </w:r>
      <w:r>
        <w:rPr>
          <w:noProof/>
        </w:rPr>
        <w:tab/>
        <w:t>PRODUCTION</w:t>
      </w:r>
    </w:p>
    <w:sectPr w:rsidR="000E45F9" w:rsidSect="00372434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77457"/>
    <w:multiLevelType w:val="hybridMultilevel"/>
    <w:tmpl w:val="1640D772"/>
    <w:lvl w:ilvl="0" w:tplc="32345F78">
      <w:numFmt w:val="bullet"/>
      <w:lvlText w:val="•"/>
      <w:lvlJc w:val="left"/>
      <w:pPr>
        <w:ind w:left="1080" w:hanging="7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572450"/>
    <w:multiLevelType w:val="hybridMultilevel"/>
    <w:tmpl w:val="B4687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D97C6E"/>
    <w:multiLevelType w:val="hybridMultilevel"/>
    <w:tmpl w:val="33B61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E64884"/>
    <w:multiLevelType w:val="hybridMultilevel"/>
    <w:tmpl w:val="0CD6B5A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4DFC1119"/>
    <w:multiLevelType w:val="hybridMultilevel"/>
    <w:tmpl w:val="26421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E3351F"/>
    <w:multiLevelType w:val="hybridMultilevel"/>
    <w:tmpl w:val="F8C07F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88D3368"/>
    <w:multiLevelType w:val="hybridMultilevel"/>
    <w:tmpl w:val="A00C7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213D3A"/>
    <w:multiLevelType w:val="hybridMultilevel"/>
    <w:tmpl w:val="31307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7BC4"/>
    <w:rsid w:val="00017A09"/>
    <w:rsid w:val="00027BC4"/>
    <w:rsid w:val="0007573C"/>
    <w:rsid w:val="000C5B5D"/>
    <w:rsid w:val="000E45F9"/>
    <w:rsid w:val="000F1D46"/>
    <w:rsid w:val="001D746D"/>
    <w:rsid w:val="001E5018"/>
    <w:rsid w:val="00215DB9"/>
    <w:rsid w:val="00221CFB"/>
    <w:rsid w:val="0027772E"/>
    <w:rsid w:val="00372434"/>
    <w:rsid w:val="004A137C"/>
    <w:rsid w:val="004A273A"/>
    <w:rsid w:val="005550FC"/>
    <w:rsid w:val="0056610D"/>
    <w:rsid w:val="005A199A"/>
    <w:rsid w:val="00672F3E"/>
    <w:rsid w:val="00762C3C"/>
    <w:rsid w:val="007E710B"/>
    <w:rsid w:val="00813185"/>
    <w:rsid w:val="00835EA9"/>
    <w:rsid w:val="008A5DAB"/>
    <w:rsid w:val="008D5AA6"/>
    <w:rsid w:val="009437A8"/>
    <w:rsid w:val="009672ED"/>
    <w:rsid w:val="00B52031"/>
    <w:rsid w:val="00B835CE"/>
    <w:rsid w:val="00BC25A6"/>
    <w:rsid w:val="00BD6951"/>
    <w:rsid w:val="00C4206C"/>
    <w:rsid w:val="00C64083"/>
    <w:rsid w:val="00D77496"/>
    <w:rsid w:val="00D927C6"/>
    <w:rsid w:val="00DB055B"/>
    <w:rsid w:val="00E14B64"/>
    <w:rsid w:val="00E9191D"/>
    <w:rsid w:val="00F25ECC"/>
    <w:rsid w:val="00FE35C5"/>
    <w:rsid w:val="00FE7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08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835EA9"/>
  </w:style>
  <w:style w:type="paragraph" w:styleId="BalloonText">
    <w:name w:val="Balloon Text"/>
    <w:basedOn w:val="Normal"/>
    <w:link w:val="BalloonTextChar"/>
    <w:uiPriority w:val="99"/>
    <w:semiHidden/>
    <w:rsid w:val="00555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50F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724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3</Pages>
  <Words>168</Words>
  <Characters>962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</dc:creator>
  <cp:keywords/>
  <dc:description/>
  <cp:lastModifiedBy>IT Department</cp:lastModifiedBy>
  <cp:revision>10</cp:revision>
  <dcterms:created xsi:type="dcterms:W3CDTF">2014-01-14T14:11:00Z</dcterms:created>
  <dcterms:modified xsi:type="dcterms:W3CDTF">2014-01-23T17:07:00Z</dcterms:modified>
</cp:coreProperties>
</file>